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0C13FA94"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55295"/>
      <w:r w:rsidR="009C409E" w:rsidRPr="009C409E">
        <w:rPr>
          <w:bCs/>
          <w:noProof w:val="0"/>
          <w:sz w:val="24"/>
          <w:szCs w:val="24"/>
        </w:rPr>
        <w:t>S2-</w:t>
      </w:r>
      <w:bookmarkEnd w:id="0"/>
      <w:r w:rsidR="00C35ECD" w:rsidRPr="009C409E">
        <w:rPr>
          <w:bCs/>
          <w:noProof w:val="0"/>
          <w:sz w:val="24"/>
          <w:szCs w:val="24"/>
        </w:rPr>
        <w:t>240</w:t>
      </w:r>
      <w:r w:rsidR="00C35ECD">
        <w:rPr>
          <w:bCs/>
          <w:noProof w:val="0"/>
          <w:sz w:val="24"/>
          <w:szCs w:val="24"/>
        </w:rPr>
        <w:t>9</w:t>
      </w:r>
      <w:r w:rsidR="00EB4A30">
        <w:rPr>
          <w:bCs/>
          <w:noProof w:val="0"/>
          <w:sz w:val="24"/>
          <w:szCs w:val="24"/>
        </w:rPr>
        <w:t>336</w:t>
      </w:r>
    </w:p>
    <w:p w14:paraId="7CB45193" w14:textId="39C9611B"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A7300E">
        <w:rPr>
          <w:rFonts w:ascii="Arial" w:hAnsi="Arial" w:cs="Arial"/>
        </w:rPr>
        <w:t xml:space="preserve"> </w:t>
      </w:r>
      <w:r w:rsidR="00A7300E" w:rsidRPr="00A7300E">
        <w:rPr>
          <w:rFonts w:ascii="Arial" w:hAnsi="Arial" w:cs="Arial"/>
        </w:rPr>
        <w:t>S2-240</w:t>
      </w:r>
      <w:r w:rsidR="008A12BB" w:rsidRPr="008A12BB">
        <w:rPr>
          <w:rFonts w:ascii="Arial" w:hAnsi="Arial" w:cs="Arial"/>
        </w:rPr>
        <w:t>9</w:t>
      </w:r>
      <w:r w:rsidR="00EB4A30" w:rsidRPr="00EB4A30">
        <w:rPr>
          <w:rFonts w:ascii="Arial" w:hAnsi="Arial" w:cs="Arial"/>
        </w:rPr>
        <w:t>059</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53CECC4" w:rsidR="005701DE" w:rsidRPr="00410371" w:rsidRDefault="007D0814" w:rsidP="00DE642F">
            <w:pPr>
              <w:pStyle w:val="CRCoverPage"/>
              <w:spacing w:after="0"/>
              <w:jc w:val="right"/>
              <w:rPr>
                <w:b/>
                <w:noProof/>
                <w:sz w:val="28"/>
              </w:rPr>
            </w:pPr>
            <w:fldSimple w:instr=" DOCPROPERTY  Spec#  \* MERGEFORMAT ">
              <w:r w:rsidR="005701DE">
                <w:rPr>
                  <w:b/>
                  <w:noProof/>
                  <w:sz w:val="28"/>
                </w:rPr>
                <w:t>23.50</w:t>
              </w:r>
              <w:r w:rsidR="004E30C4">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F233151" w:rsidR="005701DE" w:rsidRPr="00410371" w:rsidRDefault="007D0814" w:rsidP="00DE642F">
            <w:pPr>
              <w:pStyle w:val="CRCoverPage"/>
              <w:spacing w:after="0"/>
              <w:rPr>
                <w:noProof/>
              </w:rPr>
            </w:pPr>
            <w:fldSimple w:instr=" DOCPROPERTY  Cr#  \* MERGEFORMAT ">
              <w:r w:rsidR="009C409E">
                <w:rPr>
                  <w:b/>
                  <w:noProof/>
                  <w:sz w:val="28"/>
                </w:rPr>
                <w:t>5</w:t>
              </w:r>
              <w:r w:rsidR="009C409E" w:rsidRPr="009C409E">
                <w:rPr>
                  <w:b/>
                  <w:noProof/>
                  <w:sz w:val="28"/>
                </w:rPr>
                <w:t>472</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88E902B" w:rsidR="005701DE" w:rsidRPr="00410371" w:rsidRDefault="00EB4A30" w:rsidP="00DE642F">
            <w:pPr>
              <w:pStyle w:val="CRCoverPage"/>
              <w:spacing w:after="0"/>
              <w:jc w:val="center"/>
              <w:rPr>
                <w:b/>
                <w:noProof/>
              </w:rPr>
            </w:pPr>
            <w:r>
              <w:rPr>
                <w:b/>
                <w:noProof/>
                <w:sz w:val="28"/>
              </w:rPr>
              <w:t>4</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7D0814"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2440502" w:rsidR="00A302F6" w:rsidRDefault="004E30C4" w:rsidP="00DE642F">
            <w:pPr>
              <w:pStyle w:val="CRCoverPage"/>
              <w:spacing w:after="0"/>
              <w:ind w:left="100"/>
              <w:rPr>
                <w:noProof/>
              </w:rPr>
            </w:pPr>
            <w:r>
              <w:t xml:space="preserve">Correction about Default Configured NSSAI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38352480" w:rsidR="00A302F6" w:rsidRDefault="007D0814" w:rsidP="00DE642F">
            <w:pPr>
              <w:pStyle w:val="CRCoverPage"/>
              <w:spacing w:after="0"/>
              <w:ind w:left="100"/>
              <w:rPr>
                <w:noProof/>
              </w:rPr>
            </w:pPr>
            <w:fldSimple w:instr=" DOCPROPERTY  SourceIfWg  \* MERGEFORMAT ">
              <w:r w:rsidR="00A302F6">
                <w:rPr>
                  <w:noProof/>
                </w:rPr>
                <w:t>Nokia</w:t>
              </w:r>
            </w:fldSimple>
            <w:r w:rsidR="00EB4A30">
              <w:rPr>
                <w:noProof/>
              </w:rPr>
              <w:t>,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1D7E6A3" w:rsidR="00A302F6" w:rsidRDefault="00A42DAF" w:rsidP="00DE642F">
            <w:pPr>
              <w:pStyle w:val="CRCoverPage"/>
              <w:spacing w:after="0"/>
              <w:ind w:left="100"/>
              <w:rPr>
                <w:noProof/>
              </w:rPr>
            </w:pPr>
            <w:r>
              <w:rPr>
                <w:noProof/>
              </w:rPr>
              <w:t>5GS_Ph1</w:t>
            </w:r>
            <w:r w:rsidR="00E13030">
              <w:rPr>
                <w:noProof/>
              </w:rPr>
              <w:t>,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6AB4F9D" w:rsidR="00A302F6" w:rsidRDefault="00E13030"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D260288" w:rsidR="00A302F6" w:rsidRDefault="00E13030" w:rsidP="00DE642F">
            <w:pPr>
              <w:pStyle w:val="CRCoverPage"/>
              <w:spacing w:after="0"/>
              <w:ind w:left="100"/>
              <w:rPr>
                <w:noProof/>
              </w:rPr>
            </w:pPr>
            <w:r>
              <w:t xml:space="preserve"> 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6BAF6" w14:textId="7BCE2855" w:rsidR="00A302F6" w:rsidRDefault="004870DC" w:rsidP="00DE642F">
            <w:pPr>
              <w:pStyle w:val="CRCoverPage"/>
              <w:spacing w:after="0"/>
              <w:ind w:left="100"/>
              <w:rPr>
                <w:noProof/>
              </w:rPr>
            </w:pPr>
            <w:r>
              <w:rPr>
                <w:noProof/>
              </w:rPr>
              <w:t>The specification seems to imply the Default Configured NSSAI may not be subscribed, which is incorrect</w:t>
            </w:r>
            <w:r w:rsidR="00F96240">
              <w:rPr>
                <w:noProof/>
              </w:rPr>
              <w:t xml:space="preserve"> in non abnormal cases</w:t>
            </w:r>
            <w:r>
              <w:rPr>
                <w:noProof/>
              </w:rPr>
              <w:t>. Also</w:t>
            </w:r>
            <w:r w:rsidR="00480279">
              <w:rPr>
                <w:noProof/>
              </w:rPr>
              <w:t xml:space="preserve"> the relationship with default S-NSSAIs needs to be clarified, as</w:t>
            </w:r>
            <w:r>
              <w:rPr>
                <w:noProof/>
              </w:rPr>
              <w:t xml:space="preserve"> </w:t>
            </w:r>
            <w:r w:rsidR="005B5757">
              <w:rPr>
                <w:noProof/>
              </w:rPr>
              <w:t>i</w:t>
            </w:r>
            <w:r w:rsidR="009C122B">
              <w:rPr>
                <w:noProof/>
              </w:rPr>
              <w:t xml:space="preserve">n general it cannot be assumed that all the Default </w:t>
            </w:r>
            <w:r w:rsidR="00C26C22">
              <w:rPr>
                <w:noProof/>
              </w:rPr>
              <w:t>S</w:t>
            </w:r>
            <w:r w:rsidR="009C122B">
              <w:rPr>
                <w:noProof/>
              </w:rPr>
              <w:t>-NSSAIs are</w:t>
            </w:r>
            <w:r w:rsidR="00C26C22">
              <w:rPr>
                <w:noProof/>
              </w:rPr>
              <w:t xml:space="preserve"> in the D</w:t>
            </w:r>
            <w:r w:rsidR="009C122B">
              <w:rPr>
                <w:noProof/>
              </w:rPr>
              <w:t>efault configured NSSAI</w:t>
            </w:r>
            <w:r w:rsidR="00414FAF">
              <w:rPr>
                <w:noProof/>
              </w:rPr>
              <w:t xml:space="preserve"> as some of these may not work in all PLMNs</w:t>
            </w:r>
          </w:p>
          <w:p w14:paraId="76F2FC62" w14:textId="77777777" w:rsidR="009F60D4" w:rsidRDefault="009F60D4" w:rsidP="00DE642F">
            <w:pPr>
              <w:pStyle w:val="CRCoverPage"/>
              <w:spacing w:after="0"/>
              <w:ind w:left="100"/>
              <w:rPr>
                <w:noProof/>
              </w:rPr>
            </w:pPr>
          </w:p>
          <w:p w14:paraId="431581CD" w14:textId="1D4E8EC3" w:rsidR="00480279" w:rsidRDefault="00787791" w:rsidP="00DE642F">
            <w:pPr>
              <w:pStyle w:val="CRCoverPage"/>
              <w:spacing w:after="0"/>
              <w:ind w:left="100"/>
              <w:rPr>
                <w:noProof/>
              </w:rPr>
            </w:pPr>
            <w:r>
              <w:rPr>
                <w:noProof/>
              </w:rPr>
              <w:t xml:space="preserve">In addition, the Default configured NSSAI is associated to </w:t>
            </w:r>
            <w:r w:rsidR="0013058E">
              <w:rPr>
                <w:noProof/>
              </w:rPr>
              <w:t>the</w:t>
            </w:r>
            <w:r>
              <w:rPr>
                <w:noProof/>
              </w:rPr>
              <w:t xml:space="preserve"> SUPI of the USIM</w:t>
            </w:r>
            <w:r w:rsidR="005B5757">
              <w:rPr>
                <w:noProof/>
              </w:rPr>
              <w:t xml:space="preserve"> when stored</w:t>
            </w:r>
            <w:r w:rsidR="0013058E">
              <w:rPr>
                <w:noProof/>
              </w:rPr>
              <w:t>,</w:t>
            </w:r>
            <w:r>
              <w:rPr>
                <w:noProof/>
              </w:rPr>
              <w:t xml:space="preserve"> so we should not assume the pre-configuration of Default Configured NSSAI happens at the factory without a USIM.</w:t>
            </w:r>
            <w:r w:rsidR="0013058E">
              <w:rPr>
                <w:noProof/>
              </w:rPr>
              <w:t xml:space="preserve"> This is </w:t>
            </w:r>
            <w:r w:rsidR="00480279">
              <w:rPr>
                <w:noProof/>
              </w:rPr>
              <w:t xml:space="preserve">needed to be </w:t>
            </w:r>
            <w:r w:rsidR="0013058E">
              <w:rPr>
                <w:noProof/>
              </w:rPr>
              <w:t>clarified.</w:t>
            </w:r>
            <w:r>
              <w:rPr>
                <w:noProof/>
              </w:rPr>
              <w:t xml:space="preserve">  </w:t>
            </w:r>
          </w:p>
          <w:p w14:paraId="1042E69E" w14:textId="77777777" w:rsidR="00480279" w:rsidRDefault="00480279" w:rsidP="00DE642F">
            <w:pPr>
              <w:pStyle w:val="CRCoverPage"/>
              <w:spacing w:after="0"/>
              <w:ind w:left="100"/>
              <w:rPr>
                <w:noProof/>
              </w:rPr>
            </w:pPr>
          </w:p>
          <w:p w14:paraId="16737088" w14:textId="74378053" w:rsidR="00C44150" w:rsidRDefault="00C44150" w:rsidP="00DE642F">
            <w:pPr>
              <w:pStyle w:val="CRCoverPage"/>
              <w:spacing w:after="0"/>
              <w:ind w:left="100"/>
              <w:rPr>
                <w:noProof/>
              </w:rPr>
            </w:pPr>
            <w:r>
              <w:rPr>
                <w:noProof/>
              </w:rPr>
              <w:t>It needs to be clarified what it means the Subscribed S-NSSAI in default Configured NSSSAI are updated.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2555D" w14:textId="2E0C1DB5" w:rsidR="00C35ECD" w:rsidRDefault="004870DC" w:rsidP="00DE642F">
            <w:pPr>
              <w:pStyle w:val="CRCoverPage"/>
              <w:spacing w:after="0"/>
              <w:ind w:left="100"/>
              <w:rPr>
                <w:noProof/>
              </w:rPr>
            </w:pPr>
            <w:r w:rsidRPr="00A302F6">
              <w:rPr>
                <w:noProof/>
              </w:rPr>
              <w:t xml:space="preserve">This CR </w:t>
            </w:r>
            <w:r>
              <w:rPr>
                <w:noProof/>
              </w:rPr>
              <w:t>clarifies th</w:t>
            </w:r>
            <w:r w:rsidR="00C35ECD">
              <w:rPr>
                <w:noProof/>
              </w:rPr>
              <w:t>at</w:t>
            </w:r>
            <w:r w:rsidR="00156F6F">
              <w:rPr>
                <w:noProof/>
              </w:rPr>
              <w:t>:</w:t>
            </w:r>
          </w:p>
          <w:p w14:paraId="6BEE105C" w14:textId="77777777" w:rsidR="00C35ECD" w:rsidRDefault="00C35ECD" w:rsidP="00DE642F">
            <w:pPr>
              <w:pStyle w:val="CRCoverPage"/>
              <w:spacing w:after="0"/>
              <w:ind w:left="100"/>
              <w:rPr>
                <w:noProof/>
              </w:rPr>
            </w:pPr>
          </w:p>
          <w:p w14:paraId="51E05FB5" w14:textId="77777777" w:rsidR="00A302F6" w:rsidRDefault="00C35ECD" w:rsidP="00DE642F">
            <w:pPr>
              <w:pStyle w:val="CRCoverPage"/>
              <w:spacing w:after="0"/>
              <w:ind w:left="100"/>
              <w:rPr>
                <w:noProof/>
              </w:rPr>
            </w:pPr>
            <w:r>
              <w:rPr>
                <w:noProof/>
              </w:rPr>
              <w:t>The S-NSSAI in Default Configured NSSAI are subscribed S-NSSAIs</w:t>
            </w:r>
          </w:p>
          <w:p w14:paraId="31C97C03" w14:textId="77777777" w:rsidR="002F38AF" w:rsidRDefault="002F38AF" w:rsidP="00DE642F">
            <w:pPr>
              <w:pStyle w:val="CRCoverPage"/>
              <w:spacing w:after="0"/>
              <w:ind w:left="100"/>
              <w:rPr>
                <w:noProof/>
              </w:rPr>
            </w:pPr>
          </w:p>
          <w:p w14:paraId="0714125F" w14:textId="77777777" w:rsidR="002F38AF" w:rsidRDefault="002F38AF" w:rsidP="00DE642F">
            <w:pPr>
              <w:pStyle w:val="CRCoverPage"/>
              <w:spacing w:after="0"/>
              <w:ind w:left="100"/>
              <w:rPr>
                <w:noProof/>
              </w:rPr>
            </w:pPr>
            <w:r>
              <w:rPr>
                <w:noProof/>
              </w:rPr>
              <w:t>Clarifies there is no link between the Default Configured NSSAI S-NSSAIs and default S-NSSAIs</w:t>
            </w:r>
          </w:p>
          <w:p w14:paraId="68182336" w14:textId="77777777" w:rsidR="002F38AF" w:rsidRDefault="002F38AF" w:rsidP="00DE642F">
            <w:pPr>
              <w:pStyle w:val="CRCoverPage"/>
              <w:spacing w:after="0"/>
              <w:ind w:left="100"/>
              <w:rPr>
                <w:noProof/>
              </w:rPr>
            </w:pPr>
          </w:p>
          <w:p w14:paraId="504A8D47" w14:textId="7FEBD547" w:rsidR="00156F6F" w:rsidRDefault="00156F6F" w:rsidP="00DE642F">
            <w:pPr>
              <w:pStyle w:val="CRCoverPage"/>
              <w:spacing w:after="0"/>
              <w:ind w:left="100"/>
            </w:pPr>
            <w:r>
              <w:rPr>
                <w:noProof/>
              </w:rPr>
              <w:t>It is clarified that</w:t>
            </w:r>
            <w:r>
              <w:t xml:space="preserve"> a subscribed S-NSSAI in Default configured NSSAI is added or removed from the UE subscription or added or removed from the Default Configured NSSAI, the Default Configured NSSAI is updated.</w:t>
            </w:r>
          </w:p>
          <w:p w14:paraId="10286948" w14:textId="6A23379A" w:rsidR="002F38AF" w:rsidRDefault="002F38AF"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51BBBB6" w:rsidR="00A302F6" w:rsidRDefault="00E909EB" w:rsidP="00DE642F">
            <w:pPr>
              <w:pStyle w:val="CRCoverPage"/>
              <w:spacing w:after="0"/>
              <w:ind w:left="100"/>
              <w:rPr>
                <w:noProof/>
              </w:rPr>
            </w:pPr>
            <w:r>
              <w:rPr>
                <w:noProof/>
              </w:rPr>
              <w:t>C</w:t>
            </w:r>
            <w:r w:rsidR="00156F6F">
              <w:rPr>
                <w:noProof/>
              </w:rPr>
              <w:t>onditions for UPU not clear, no clarity that the De</w:t>
            </w:r>
            <w:r w:rsidR="00EB4A30">
              <w:rPr>
                <w:noProof/>
              </w:rPr>
              <w:t>f</w:t>
            </w:r>
            <w:r w:rsidR="00156F6F">
              <w:rPr>
                <w:noProof/>
              </w:rPr>
              <w:t>ault Configured NSSSAI inlcudes only Subscribed S-NSSAIs</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F1620C" w:rsidR="00A302F6" w:rsidRDefault="00414FAF" w:rsidP="00DE642F">
            <w:pPr>
              <w:pStyle w:val="CRCoverPage"/>
              <w:spacing w:after="0"/>
              <w:ind w:left="100"/>
              <w:rPr>
                <w:noProof/>
              </w:rPr>
            </w:pPr>
            <w:r w:rsidRPr="00414FAF">
              <w:rPr>
                <w:lang w:eastAsia="zh-CN"/>
              </w:rPr>
              <w:t>5.15.4.1.1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538292AC" w14:textId="77777777" w:rsidR="004E30C4" w:rsidRDefault="004E30C4" w:rsidP="004E30C4">
      <w:pPr>
        <w:pStyle w:val="Heading5"/>
      </w:pPr>
      <w:bookmarkStart w:id="10" w:name="_Toc20149913"/>
      <w:bookmarkStart w:id="11" w:name="_Toc27846712"/>
      <w:bookmarkStart w:id="12" w:name="_Toc36187843"/>
      <w:bookmarkStart w:id="13" w:name="_Toc45183747"/>
      <w:bookmarkStart w:id="14" w:name="_Toc47342589"/>
      <w:bookmarkStart w:id="15" w:name="_Toc51769290"/>
      <w:bookmarkStart w:id="16" w:name="_Toc170194028"/>
      <w:bookmarkStart w:id="17" w:name="_Toc20203931"/>
      <w:bookmarkStart w:id="18" w:name="_Toc27894616"/>
      <w:bookmarkStart w:id="19" w:name="_Toc36191683"/>
      <w:bookmarkStart w:id="20" w:name="_Toc45192769"/>
      <w:bookmarkStart w:id="21" w:name="_Toc47592401"/>
      <w:bookmarkStart w:id="22" w:name="_Toc51834482"/>
      <w:bookmarkStart w:id="23" w:name="_Toc170197283"/>
      <w:bookmarkStart w:id="24" w:name="_Toc170198032"/>
      <w:bookmarkStart w:id="25" w:name="_Toc162424757"/>
    </w:p>
    <w:p w14:paraId="3AFAD418" w14:textId="71C2A6B6" w:rsidR="004E30C4" w:rsidRDefault="004E30C4" w:rsidP="004E30C4">
      <w:pPr>
        <w:pStyle w:val="Heading5"/>
        <w:rPr>
          <w:lang w:eastAsia="en-GB"/>
        </w:rPr>
      </w:pPr>
      <w:r>
        <w:t>5.15.4.1.1</w:t>
      </w:r>
      <w:r>
        <w:tab/>
        <w:t>UE Network Slice configuration</w:t>
      </w:r>
      <w:bookmarkEnd w:id="10"/>
      <w:bookmarkEnd w:id="11"/>
      <w:bookmarkEnd w:id="12"/>
      <w:bookmarkEnd w:id="13"/>
      <w:bookmarkEnd w:id="14"/>
      <w:bookmarkEnd w:id="15"/>
      <w:bookmarkEnd w:id="16"/>
    </w:p>
    <w:p w14:paraId="43A775F5" w14:textId="77777777" w:rsidR="004E30C4" w:rsidRDefault="004E30C4" w:rsidP="004E30C4">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0A651EA9" w14:textId="77777777" w:rsidR="004E30C4" w:rsidRDefault="004E30C4" w:rsidP="004E30C4">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6455E706" w14:textId="77777777" w:rsidR="004E30C4" w:rsidRDefault="004E30C4" w:rsidP="004E30C4">
      <w:pPr>
        <w:rPr>
          <w:lang w:eastAsia="zh-CN"/>
        </w:rPr>
      </w:pPr>
      <w:r>
        <w:rPr>
          <w:lang w:eastAsia="zh-CN"/>
        </w:rPr>
        <w:t>The Default Configured NSSAI, if it is configured in the UE, is used by the UE in a Serving PLMN only if the UE has no Configured NSSAI for the Serving PLMN.</w:t>
      </w:r>
    </w:p>
    <w:p w14:paraId="4E8CC2C5" w14:textId="77777777" w:rsidR="004E30C4" w:rsidRDefault="004E30C4" w:rsidP="004E30C4">
      <w:pPr>
        <w:rPr>
          <w:lang w:eastAsia="zh-CN"/>
        </w:rPr>
      </w:pPr>
      <w:r>
        <w:rPr>
          <w:lang w:eastAsia="zh-CN"/>
        </w:rPr>
        <w:t>The Configured NSSAI of a PLMN may include S-NSSAIs that have standard values or PLMN-specific values.</w:t>
      </w:r>
    </w:p>
    <w:p w14:paraId="32BB05F6" w14:textId="471B06E6" w:rsidR="00E13030" w:rsidRDefault="004E30C4" w:rsidP="004E30C4">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r w:rsidRPr="008A12BB">
        <w:rPr>
          <w:lang w:eastAsia="zh-CN"/>
        </w:rPr>
        <w:t>.</w:t>
      </w:r>
    </w:p>
    <w:p w14:paraId="1B75A424" w14:textId="763A3974" w:rsidR="004E30C4" w:rsidRDefault="004E30C4" w:rsidP="004E30C4">
      <w:pPr>
        <w:rPr>
          <w:lang w:eastAsia="en-GB"/>
        </w:rPr>
      </w:pPr>
      <w:r>
        <w:t>A UE subscription may contain Network Slice Simultaneous Registration Group (NSSRG) information. If so, the UE configuration is performed as described in clause 5.15.12.2.</w:t>
      </w:r>
    </w:p>
    <w:p w14:paraId="7D844271" w14:textId="42CF61A2" w:rsidR="00F30786" w:rsidRPr="007D0814" w:rsidRDefault="004E30C4" w:rsidP="004E30C4">
      <w:pPr>
        <w:rPr>
          <w:ins w:id="26" w:author="Nokia revisions at sa2#164" w:date="2024-08-22T10:22:00Z" w16du:dateUtc="2024-08-22T09:22:00Z"/>
        </w:rPr>
      </w:pPr>
      <w:r>
        <w:t xml:space="preserve">The UE may be pre-configured with </w:t>
      </w:r>
      <w:del w:id="27" w:author="Nokia" w:date="2024-07-16T17:10:00Z" w16du:dateUtc="2024-07-16T16:10:00Z">
        <w:r w:rsidDel="0013058E">
          <w:rPr>
            <w:lang w:eastAsia="zh-CN"/>
          </w:rPr>
          <w:delText xml:space="preserve">the </w:delText>
        </w:r>
      </w:del>
      <w:ins w:id="28" w:author="Nokia" w:date="2024-07-16T17:10:00Z" w16du:dateUtc="2024-07-16T16:10:00Z">
        <w:r w:rsidR="0013058E">
          <w:rPr>
            <w:lang w:eastAsia="zh-CN"/>
          </w:rPr>
          <w:t xml:space="preserve">a </w:t>
        </w:r>
      </w:ins>
      <w:r>
        <w:rPr>
          <w:lang w:eastAsia="zh-CN"/>
        </w:rPr>
        <w:t>Default Configured NSSA</w:t>
      </w:r>
      <w:r w:rsidRPr="007D0814">
        <w:rPr>
          <w:lang w:eastAsia="zh-CN"/>
        </w:rPr>
        <w:t>I</w:t>
      </w:r>
      <w:ins w:id="29" w:author="Nokia" w:date="2024-07-17T11:40:00Z" w16du:dateUtc="2024-07-17T10:40:00Z">
        <w:r w:rsidR="006D71E7" w:rsidRPr="007D0814">
          <w:rPr>
            <w:lang w:eastAsia="zh-CN"/>
          </w:rPr>
          <w:t xml:space="preserve"> </w:t>
        </w:r>
      </w:ins>
      <w:ins w:id="30" w:author="Nokia revisions at sa2#164" w:date="2024-08-22T11:32:00Z" w16du:dateUtc="2024-08-22T10:32:00Z">
        <w:r w:rsidR="00B17C45" w:rsidRPr="007D0814">
          <w:rPr>
            <w:lang w:eastAsia="zh-CN"/>
          </w:rPr>
          <w:t>as</w:t>
        </w:r>
      </w:ins>
      <w:ins w:id="31" w:author="Nokia revisions at sa2#164" w:date="2024-08-22T11:33:00Z" w16du:dateUtc="2024-08-22T10:33:00Z">
        <w:r w:rsidR="00B17C45" w:rsidRPr="007D0814">
          <w:rPr>
            <w:lang w:eastAsia="zh-CN"/>
          </w:rPr>
          <w:t>sociated with</w:t>
        </w:r>
      </w:ins>
      <w:ins w:id="32" w:author="Nokia" w:date="2024-07-17T11:40:00Z" w16du:dateUtc="2024-07-17T10:40:00Z">
        <w:r w:rsidR="006D71E7" w:rsidRPr="007D0814">
          <w:rPr>
            <w:lang w:eastAsia="zh-CN"/>
          </w:rPr>
          <w:t xml:space="preserve"> the SUPI</w:t>
        </w:r>
      </w:ins>
      <w:r w:rsidRPr="007D0814">
        <w:rPr>
          <w:lang w:eastAsia="zh-CN"/>
        </w:rPr>
        <w:t xml:space="preserve">. The UE </w:t>
      </w:r>
      <w:r w:rsidRPr="007D0814">
        <w:t>may be provisioned/updated</w:t>
      </w:r>
      <w:ins w:id="33" w:author="Nokia" w:date="2024-07-16T17:22:00Z" w16du:dateUtc="2024-07-16T16:22:00Z">
        <w:r w:rsidR="00A224DF" w:rsidRPr="007D0814">
          <w:t xml:space="preserve"> by the HPLMN</w:t>
        </w:r>
      </w:ins>
      <w:r w:rsidRPr="007D0814">
        <w:t xml:space="preserve"> with </w:t>
      </w:r>
      <w:del w:id="34" w:author="Nokia" w:date="2024-07-16T17:22:00Z" w16du:dateUtc="2024-07-16T16:22:00Z">
        <w:r w:rsidRPr="007D0814" w:rsidDel="00A224DF">
          <w:delText xml:space="preserve">the </w:delText>
        </w:r>
      </w:del>
      <w:ins w:id="35" w:author="Nokia" w:date="2024-07-16T17:22:00Z" w16du:dateUtc="2024-07-16T16:22:00Z">
        <w:r w:rsidR="00A224DF" w:rsidRPr="007D0814">
          <w:t xml:space="preserve">a </w:t>
        </w:r>
      </w:ins>
      <w:r w:rsidRPr="007D0814">
        <w:t>Default Configured NSSAI, determined by the UDM in the HPLMN,</w:t>
      </w:r>
      <w:r w:rsidRPr="007D0814">
        <w:rPr>
          <w:lang w:eastAsia="zh-CN"/>
        </w:rPr>
        <w:t xml:space="preserve"> </w:t>
      </w:r>
      <w:proofErr w:type="gramStart"/>
      <w:ins w:id="36" w:author="Nokia revisions at sa2#164" w:date="2024-08-22T10:37:00Z" w16du:dateUtc="2024-08-22T09:37:00Z">
        <w:r w:rsidR="002F38AF" w:rsidRPr="007D0814">
          <w:rPr>
            <w:lang w:eastAsia="zh-CN"/>
          </w:rPr>
          <w:t>by</w:t>
        </w:r>
      </w:ins>
      <w:ins w:id="37" w:author="Nokia revisions at sa2#164" w:date="2024-08-22T11:11:00Z" w16du:dateUtc="2024-08-22T10:11:00Z">
        <w:r w:rsidR="00156F6F" w:rsidRPr="007D0814">
          <w:rPr>
            <w:lang w:eastAsia="zh-CN"/>
          </w:rPr>
          <w:t xml:space="preserve"> </w:t>
        </w:r>
      </w:ins>
      <w:ins w:id="38" w:author="Nokia revisions at sa2#164" w:date="2024-08-22T10:37:00Z" w16du:dateUtc="2024-08-22T09:37:00Z">
        <w:r w:rsidR="002F38AF" w:rsidRPr="007D0814">
          <w:rPr>
            <w:lang w:eastAsia="zh-CN"/>
          </w:rPr>
          <w:t xml:space="preserve"> </w:t>
        </w:r>
      </w:ins>
      <w:r w:rsidRPr="007D0814">
        <w:rPr>
          <w:lang w:eastAsia="zh-CN"/>
        </w:rPr>
        <w:t>using</w:t>
      </w:r>
      <w:proofErr w:type="gramEnd"/>
      <w:r w:rsidRPr="007D0814">
        <w:rPr>
          <w:lang w:eastAsia="zh-CN"/>
        </w:rPr>
        <w:t xml:space="preserve"> the UE Parameters Update via UDM Control Plane procedure</w:t>
      </w:r>
      <w:r w:rsidRPr="007D0814">
        <w:t xml:space="preserve"> defined in clause 4.20 of TS 23.502 [3]. </w:t>
      </w:r>
      <w:ins w:id="39" w:author="Nokia" w:date="2024-07-16T16:31:00Z" w16du:dateUtc="2024-07-16T15:31:00Z">
        <w:r w:rsidR="009C122B" w:rsidRPr="007D0814">
          <w:t xml:space="preserve">If </w:t>
        </w:r>
      </w:ins>
      <w:ins w:id="40" w:author="Nokia revisions at sa2#164" w:date="2024-08-22T11:33:00Z" w16du:dateUtc="2024-08-22T10:33:00Z">
        <w:r w:rsidR="00B17C45" w:rsidRPr="007D0814">
          <w:t xml:space="preserve">the HPLMN </w:t>
        </w:r>
      </w:ins>
      <w:ins w:id="41" w:author="Nokia revisions at sa2#164" w:date="2024-08-20T14:11:00Z" w16du:dateUtc="2024-08-20T13:11:00Z">
        <w:r w:rsidR="00A7300E" w:rsidRPr="007D0814">
          <w:t>configur</w:t>
        </w:r>
      </w:ins>
      <w:ins w:id="42" w:author="Nokia revisions at sa2#164" w:date="2024-08-22T11:34:00Z" w16du:dateUtc="2024-08-22T10:34:00Z">
        <w:r w:rsidR="00B17C45" w:rsidRPr="007D0814">
          <w:t>es a UE with</w:t>
        </w:r>
      </w:ins>
      <w:ins w:id="43" w:author="Nokia revisions at sa2#164" w:date="2024-08-20T14:11:00Z" w16du:dateUtc="2024-08-20T13:11:00Z">
        <w:r w:rsidR="00A7300E" w:rsidRPr="007D0814">
          <w:t xml:space="preserve"> </w:t>
        </w:r>
      </w:ins>
      <w:ins w:id="44" w:author="Nokia" w:date="2024-07-16T16:31:00Z" w16du:dateUtc="2024-07-16T15:31:00Z">
        <w:r w:rsidR="009C122B" w:rsidRPr="007D0814">
          <w:t>the Default Configured NSSAI</w:t>
        </w:r>
        <w:del w:id="45" w:author="Nokia revisions at sa2#164" w:date="2024-08-22T11:34:00Z" w16du:dateUtc="2024-08-22T10:34:00Z">
          <w:r w:rsidR="009C122B" w:rsidRPr="007D0814" w:rsidDel="00B17C45">
            <w:delText xml:space="preserve"> </w:delText>
          </w:r>
        </w:del>
        <w:r w:rsidR="009C122B" w:rsidRPr="007D0814">
          <w:t>, e</w:t>
        </w:r>
      </w:ins>
      <w:del w:id="46" w:author="Nokia" w:date="2024-07-16T16:32:00Z" w16du:dateUtc="2024-07-16T15:32:00Z">
        <w:r w:rsidRPr="007D0814" w:rsidDel="009C122B">
          <w:delText>E</w:delText>
        </w:r>
      </w:del>
      <w:r w:rsidRPr="007D0814">
        <w:t xml:space="preserve">ach S-NSSAI in the Default Configured NSSAI </w:t>
      </w:r>
      <w:del w:id="47" w:author="Nokia" w:date="2024-07-16T16:32:00Z" w16du:dateUtc="2024-07-16T15:32:00Z">
        <w:r w:rsidRPr="007D0814" w:rsidDel="009C122B">
          <w:delText xml:space="preserve">may </w:delText>
        </w:r>
      </w:del>
      <w:ins w:id="48" w:author="Nokia" w:date="2024-07-16T16:32:00Z" w16du:dateUtc="2024-07-16T15:32:00Z">
        <w:r w:rsidR="009C122B" w:rsidRPr="007D0814">
          <w:t xml:space="preserve">shall also be one of </w:t>
        </w:r>
      </w:ins>
      <w:del w:id="49" w:author="Nokia" w:date="2024-07-16T16:32:00Z" w16du:dateUtc="2024-07-16T15:32:00Z">
        <w:r w:rsidRPr="007D0814" w:rsidDel="009C122B">
          <w:delText xml:space="preserve">have a corresponding S-NSSAI as part of </w:delText>
        </w:r>
      </w:del>
      <w:r w:rsidRPr="007D0814">
        <w:t>the Subscribed S-NSSAI(s)</w:t>
      </w:r>
      <w:r w:rsidR="00C44150" w:rsidRPr="007D0814">
        <w:t xml:space="preserve">. </w:t>
      </w:r>
      <w:del w:id="50" w:author="Nokia revisions at sa2#164" w:date="2024-08-21T06:49:00Z" w16du:dateUtc="2024-08-21T05:49:00Z">
        <w:r w:rsidRPr="007D0814" w:rsidDel="009F60D4">
          <w:delText>Consequently, i</w:delText>
        </w:r>
      </w:del>
      <w:ins w:id="51" w:author="Nokia revisions at sa2#164" w:date="2024-08-22T11:04:00Z" w16du:dateUtc="2024-08-22T10:04:00Z">
        <w:r w:rsidR="00156F6F" w:rsidRPr="007D0814">
          <w:t>I</w:t>
        </w:r>
      </w:ins>
      <w:r w:rsidRPr="007D0814">
        <w:t>f the Subscribed S-NSSAI(s) which are also present in the Default Configured NSSAI are updated</w:t>
      </w:r>
      <w:ins w:id="52" w:author="Nokia" w:date="2024-07-16T16:54:00Z" w16du:dateUtc="2024-07-16T15:54:00Z">
        <w:r w:rsidR="008B40CE" w:rsidRPr="007D0814">
          <w:t xml:space="preserve"> (</w:t>
        </w:r>
      </w:ins>
      <w:ins w:id="53" w:author="Nokia" w:date="2024-07-16T16:57:00Z" w16du:dateUtc="2024-07-16T15:57:00Z">
        <w:r w:rsidR="008B40CE" w:rsidRPr="007D0814">
          <w:t xml:space="preserve">i.e. </w:t>
        </w:r>
      </w:ins>
      <w:ins w:id="54" w:author="Nokia revisions at sa2#164" w:date="2024-08-22T11:37:00Z" w16du:dateUtc="2024-08-22T10:37:00Z">
        <w:r w:rsidR="0052441F" w:rsidRPr="007D0814">
          <w:t xml:space="preserve">a </w:t>
        </w:r>
      </w:ins>
      <w:ins w:id="55" w:author="Nokia revisions at sa2#164" w:date="2024-08-22T11:40:00Z" w16du:dateUtc="2024-08-22T10:40:00Z">
        <w:r w:rsidR="002520FC" w:rsidRPr="007D0814">
          <w:t>S</w:t>
        </w:r>
      </w:ins>
      <w:ins w:id="56" w:author="Nokia revisions at sa2#164" w:date="2024-08-22T11:37:00Z" w16du:dateUtc="2024-08-22T10:37:00Z">
        <w:r w:rsidR="0052441F" w:rsidRPr="007D0814">
          <w:t xml:space="preserve">ubscribed S-NSSAI is </w:t>
        </w:r>
      </w:ins>
      <w:ins w:id="57" w:author="Nokia" w:date="2024-07-16T16:54:00Z" w16du:dateUtc="2024-07-16T15:54:00Z">
        <w:r w:rsidR="008B40CE" w:rsidRPr="007D0814">
          <w:t>added or removed</w:t>
        </w:r>
      </w:ins>
      <w:ins w:id="58" w:author="Nokia" w:date="2024-07-16T16:57:00Z" w16du:dateUtc="2024-07-16T15:57:00Z">
        <w:r w:rsidR="008B40CE" w:rsidRPr="007D0814">
          <w:t xml:space="preserve"> from the UE </w:t>
        </w:r>
      </w:ins>
      <w:ins w:id="59" w:author="Nokia" w:date="2024-07-16T17:37:00Z" w16du:dateUtc="2024-07-16T16:37:00Z">
        <w:r w:rsidR="00523AD5" w:rsidRPr="007D0814">
          <w:t>subscription or</w:t>
        </w:r>
      </w:ins>
      <w:ins w:id="60" w:author="Nokia" w:date="2024-07-16T16:58:00Z" w16du:dateUtc="2024-07-16T15:58:00Z">
        <w:r w:rsidR="008B40CE" w:rsidRPr="007D0814">
          <w:t xml:space="preserve"> </w:t>
        </w:r>
      </w:ins>
      <w:ins w:id="61" w:author="Nokia revisions at sa2#164" w:date="2024-08-22T11:38:00Z" w16du:dateUtc="2024-08-22T10:38:00Z">
        <w:r w:rsidR="0052441F" w:rsidRPr="007D0814">
          <w:t xml:space="preserve">a </w:t>
        </w:r>
      </w:ins>
      <w:ins w:id="62" w:author="Nokia revisions at sa2#164" w:date="2024-08-22T11:40:00Z" w16du:dateUtc="2024-08-22T10:40:00Z">
        <w:r w:rsidR="002520FC" w:rsidRPr="007D0814">
          <w:t>S</w:t>
        </w:r>
      </w:ins>
      <w:ins w:id="63" w:author="Nokia revisions at sa2#164" w:date="2024-08-22T11:38:00Z" w16du:dateUtc="2024-08-22T10:38:00Z">
        <w:r w:rsidR="0052441F" w:rsidRPr="007D0814">
          <w:t xml:space="preserve">ubscribed S-NSSAI is </w:t>
        </w:r>
      </w:ins>
      <w:ins w:id="64" w:author="Nokia" w:date="2024-07-16T16:58:00Z" w16du:dateUtc="2024-07-16T15:58:00Z">
        <w:r w:rsidR="008B40CE" w:rsidRPr="007D0814">
          <w:t xml:space="preserve">added </w:t>
        </w:r>
      </w:ins>
      <w:ins w:id="65" w:author="Nokia revisions at sa2#164" w:date="2024-08-22T11:39:00Z" w16du:dateUtc="2024-08-22T10:39:00Z">
        <w:r w:rsidR="002520FC" w:rsidRPr="007D0814">
          <w:t>to (</w:t>
        </w:r>
      </w:ins>
      <w:ins w:id="66" w:author="Nokia" w:date="2024-07-16T16:58:00Z" w16du:dateUtc="2024-07-16T15:58:00Z">
        <w:r w:rsidR="008B40CE" w:rsidRPr="007D0814">
          <w:t>or removed from</w:t>
        </w:r>
      </w:ins>
      <w:ins w:id="67" w:author="Nokia revisions at sa2#164" w:date="2024-08-22T11:39:00Z" w16du:dateUtc="2024-08-22T10:39:00Z">
        <w:r w:rsidR="002520FC" w:rsidRPr="007D0814">
          <w:t>)</w:t>
        </w:r>
      </w:ins>
      <w:ins w:id="68" w:author="Nokia" w:date="2024-07-16T16:58:00Z" w16du:dateUtc="2024-07-16T15:58:00Z">
        <w:r w:rsidR="008B40CE" w:rsidRPr="007D0814">
          <w:t xml:space="preserve"> the </w:t>
        </w:r>
      </w:ins>
      <w:ins w:id="69" w:author="Nokia" w:date="2024-07-16T17:16:00Z" w16du:dateUtc="2024-07-16T16:16:00Z">
        <w:r w:rsidR="0013058E" w:rsidRPr="007D0814">
          <w:t>D</w:t>
        </w:r>
      </w:ins>
      <w:ins w:id="70" w:author="Nokia" w:date="2024-07-16T16:58:00Z" w16du:dateUtc="2024-07-16T15:58:00Z">
        <w:r w:rsidR="008B40CE" w:rsidRPr="007D0814">
          <w:t xml:space="preserve">efault </w:t>
        </w:r>
      </w:ins>
      <w:ins w:id="71" w:author="Nokia" w:date="2024-07-16T17:16:00Z" w16du:dateUtc="2024-07-16T16:16:00Z">
        <w:r w:rsidR="0013058E" w:rsidRPr="007D0814">
          <w:t>C</w:t>
        </w:r>
      </w:ins>
      <w:ins w:id="72" w:author="Nokia" w:date="2024-07-16T16:58:00Z" w16du:dateUtc="2024-07-16T15:58:00Z">
        <w:r w:rsidR="008B40CE" w:rsidRPr="007D0814">
          <w:t xml:space="preserve">onfigured </w:t>
        </w:r>
      </w:ins>
      <w:ins w:id="73" w:author="Nokia" w:date="2024-07-16T16:59:00Z" w16du:dateUtc="2024-07-16T15:59:00Z">
        <w:r w:rsidR="008B40CE" w:rsidRPr="007D0814">
          <w:t>NSSAI</w:t>
        </w:r>
      </w:ins>
      <w:ins w:id="74" w:author="Nokia" w:date="2024-07-16T16:54:00Z" w16du:dateUtc="2024-07-16T15:54:00Z">
        <w:r w:rsidR="008B40CE" w:rsidRPr="007D0814">
          <w:t>)</w:t>
        </w:r>
      </w:ins>
      <w:ins w:id="75" w:author="Nokia" w:date="2024-07-16T16:58:00Z" w16du:dateUtc="2024-07-16T15:58:00Z">
        <w:r w:rsidR="008B40CE" w:rsidRPr="007D0814">
          <w:t>,</w:t>
        </w:r>
      </w:ins>
      <w:r w:rsidRPr="007D0814">
        <w:t xml:space="preserve"> the UDM should update the Default Configured NSSAI in the UE.</w:t>
      </w:r>
      <w:ins w:id="76" w:author="Nokia revisions at sa2#164" w:date="2024-08-21T06:44:00Z" w16du:dateUtc="2024-08-21T05:44:00Z">
        <w:r w:rsidR="00C44150" w:rsidRPr="007D0814">
          <w:t xml:space="preserve"> </w:t>
        </w:r>
      </w:ins>
    </w:p>
    <w:p w14:paraId="0B26CAFA" w14:textId="1CB5B318" w:rsidR="004E30C4" w:rsidRDefault="00F30786">
      <w:pPr>
        <w:pStyle w:val="NO"/>
        <w:rPr>
          <w:lang w:eastAsia="zh-CN"/>
        </w:rPr>
        <w:pPrChange w:id="77" w:author="Nokia revisions at sa2#164" w:date="2024-08-22T11:08:00Z" w16du:dateUtc="2024-08-22T10:08:00Z">
          <w:pPr/>
        </w:pPrChange>
      </w:pPr>
      <w:ins w:id="78" w:author="Nokia revisions at sa2#164" w:date="2024-08-22T10:22:00Z" w16du:dateUtc="2024-08-22T09:22:00Z">
        <w:r w:rsidRPr="007D0814">
          <w:rPr>
            <w:rPrChange w:id="79" w:author="Nokia revisions at sa2#164" w:date="2024-08-22T11:10:00Z" w16du:dateUtc="2024-08-22T10:10:00Z">
              <w:rPr>
                <w:highlight w:val="yellow"/>
              </w:rPr>
            </w:rPrChange>
          </w:rPr>
          <w:t>NOTE</w:t>
        </w:r>
      </w:ins>
      <w:ins w:id="80" w:author="Nokia revisions at sa2#164" w:date="2024-08-22T10:23:00Z" w16du:dateUtc="2024-08-22T09:23:00Z">
        <w:r w:rsidRPr="007D0814">
          <w:rPr>
            <w:rPrChange w:id="81" w:author="Nokia revisions at sa2#164" w:date="2024-08-22T11:10:00Z" w16du:dateUtc="2024-08-22T10:10:00Z">
              <w:rPr>
                <w:highlight w:val="yellow"/>
              </w:rPr>
            </w:rPrChange>
          </w:rPr>
          <w:t>:</w:t>
        </w:r>
      </w:ins>
      <w:ins w:id="82" w:author="Nokia revisions at sa2#164" w:date="2024-08-22T11:08:00Z" w16du:dateUtc="2024-08-22T10:08:00Z">
        <w:r w:rsidR="00156F6F" w:rsidRPr="007D0814">
          <w:rPr>
            <w:rPrChange w:id="83" w:author="Nokia revisions at sa2#164" w:date="2024-08-22T11:10:00Z" w16du:dateUtc="2024-08-22T10:10:00Z">
              <w:rPr>
                <w:highlight w:val="yellow"/>
              </w:rPr>
            </w:rPrChange>
          </w:rPr>
          <w:tab/>
        </w:r>
      </w:ins>
      <w:ins w:id="84" w:author="Nokia revisions at sa2#164" w:date="2024-08-22T11:40:00Z" w16du:dateUtc="2024-08-22T10:40:00Z">
        <w:r w:rsidR="002520FC" w:rsidRPr="007D0814">
          <w:t>T</w:t>
        </w:r>
      </w:ins>
      <w:ins w:id="85" w:author="Nokia revisions at sa2#164" w:date="2024-08-21T06:44:00Z" w16du:dateUtc="2024-08-21T05:44:00Z">
        <w:r w:rsidR="00C44150" w:rsidRPr="007D0814">
          <w:t xml:space="preserve">he Subscribed S-NSSAIs marked as default S-NSSAI </w:t>
        </w:r>
      </w:ins>
      <w:ins w:id="86" w:author="Nokia revisions at sa2#164" w:date="2024-08-22T11:51:00Z" w16du:dateUtc="2024-08-22T10:51:00Z">
        <w:r w:rsidR="008511EF" w:rsidRPr="007D0814">
          <w:t>are not required to</w:t>
        </w:r>
      </w:ins>
      <w:ins w:id="87" w:author="Nokia revisions at sa2#164" w:date="2024-08-22T11:12:00Z" w16du:dateUtc="2024-08-22T10:12:00Z">
        <w:r w:rsidR="00197230" w:rsidRPr="007D0814">
          <w:t xml:space="preserve"> be </w:t>
        </w:r>
      </w:ins>
      <w:ins w:id="88" w:author="Nokia revisions at sa2#164" w:date="2024-08-21T06:44:00Z" w16du:dateUtc="2024-08-21T05:44:00Z">
        <w:r w:rsidR="00C44150" w:rsidRPr="007D0814">
          <w:t>part of the Default Configured NSSAI</w:t>
        </w:r>
      </w:ins>
      <w:ins w:id="89" w:author="Nokia revisions at sa2#164" w:date="2024-08-22T11:51:00Z" w16du:dateUtc="2024-08-22T10:51:00Z">
        <w:r w:rsidR="008511EF" w:rsidRPr="007D0814">
          <w:t xml:space="preserve"> if one is configured for the UE</w:t>
        </w:r>
      </w:ins>
      <w:ins w:id="90" w:author="Nokia revisions at sa2#164" w:date="2024-08-21T06:44:00Z" w16du:dateUtc="2024-08-21T05:44:00Z">
        <w:r w:rsidR="00C44150" w:rsidRPr="007D0814">
          <w:t>.</w:t>
        </w:r>
      </w:ins>
    </w:p>
    <w:p w14:paraId="6A45A0C0" w14:textId="77777777" w:rsidR="004E30C4" w:rsidRDefault="004E30C4" w:rsidP="004E30C4">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14:paraId="0C34CDFB" w14:textId="77777777" w:rsidR="004E30C4" w:rsidRDefault="004E30C4" w:rsidP="004E30C4">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0CEBCB2" w14:textId="77777777" w:rsidR="004E30C4" w:rsidRDefault="004E30C4" w:rsidP="004E30C4">
      <w:pPr>
        <w:rPr>
          <w:lang w:eastAsia="en-GB"/>
        </w:rPr>
      </w:pPr>
      <w:r>
        <w:t xml:space="preserve">When providing a Requested NSSAI to the network upon registration, </w:t>
      </w:r>
      <w:r>
        <w:rPr>
          <w:lang w:eastAsia="zh-CN"/>
        </w:rPr>
        <w:t xml:space="preserve">the UE </w:t>
      </w:r>
      <w:proofErr w:type="gramStart"/>
      <w:r>
        <w:rPr>
          <w:lang w:eastAsia="zh-CN"/>
        </w:rPr>
        <w:t>in a given</w:t>
      </w:r>
      <w:proofErr w:type="gramEnd"/>
      <w:r>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w:t>
      </w:r>
      <w:r>
        <w:rPr>
          <w:lang w:eastAsia="zh-CN"/>
        </w:rPr>
        <w:lastRenderedPageBreak/>
        <w:t xml:space="preserve">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629E070" w14:textId="77777777" w:rsidR="004E30C4" w:rsidRDefault="004E30C4" w:rsidP="004E30C4">
      <w:r>
        <w:t>The UE might also obtain from the AMF, one or more rejected S-NSSAIs with cause and validity of rejection. An S-NSSAI may be rejected:</w:t>
      </w:r>
    </w:p>
    <w:p w14:paraId="3F94187B" w14:textId="77777777" w:rsidR="004E30C4" w:rsidRDefault="004E30C4" w:rsidP="004E30C4">
      <w:pPr>
        <w:pStyle w:val="B1"/>
      </w:pPr>
      <w:r>
        <w:t>-</w:t>
      </w:r>
      <w:r>
        <w:tab/>
        <w:t xml:space="preserve">for the entire </w:t>
      </w:r>
      <w:proofErr w:type="gramStart"/>
      <w:r>
        <w:t>PLMN;</w:t>
      </w:r>
      <w:proofErr w:type="gramEnd"/>
    </w:p>
    <w:p w14:paraId="2F7C00D3" w14:textId="77777777" w:rsidR="004E30C4" w:rsidRDefault="004E30C4" w:rsidP="004E30C4">
      <w:pPr>
        <w:pStyle w:val="B1"/>
      </w:pPr>
      <w:r>
        <w:t>-</w:t>
      </w:r>
      <w:r>
        <w:tab/>
        <w:t>for the current Registration Area; or</w:t>
      </w:r>
    </w:p>
    <w:p w14:paraId="433865D6" w14:textId="77777777" w:rsidR="004E30C4" w:rsidRDefault="004E30C4" w:rsidP="004E30C4">
      <w:pPr>
        <w:pStyle w:val="B1"/>
      </w:pPr>
      <w:r>
        <w:t>-</w:t>
      </w:r>
      <w:r>
        <w:tab/>
        <w:t>partially in the current Registration Area. Such S-NSSAI rejected partially in the current Registration area is associated with a list of TAs where the S-NSSAI is not supported.</w:t>
      </w:r>
    </w:p>
    <w:p w14:paraId="65A78BA5" w14:textId="77777777" w:rsidR="004E30C4" w:rsidRDefault="004E30C4" w:rsidP="004E30C4">
      <w:r>
        <w:t>The AMF may also reject the use of an S-NSSAI due to congestion as described in clause 5.19.7.4.</w:t>
      </w:r>
    </w:p>
    <w:p w14:paraId="67A52F07" w14:textId="77777777" w:rsidR="004E30C4" w:rsidRDefault="004E30C4" w:rsidP="004E30C4">
      <w:r>
        <w:t>While the UE remains RM-REGISTERED in the PLMN and regardless of the Access Type, the UE shall not re-attempt to register to an S-NSSAI rejected for the entire PLMN until this rejected S-NSSAI is deleted as specified below.</w:t>
      </w:r>
    </w:p>
    <w:p w14:paraId="470A0392" w14:textId="77777777" w:rsidR="004E30C4" w:rsidRDefault="004E30C4" w:rsidP="004E30C4">
      <w:r>
        <w:t>While the UE remains RM-REGISTERED in the PLMN, the UE shall not re-attempt to register to an S-NSSAI rejected in the current Registration Area until it moves out of the current Registration Area.</w:t>
      </w:r>
    </w:p>
    <w:p w14:paraId="6637E4AF" w14:textId="77777777" w:rsidR="004E30C4" w:rsidRDefault="004E30C4" w:rsidP="004E30C4">
      <w:r>
        <w:t>While the UE remains RM-REGISTERED in the PLMN, the UE shall not re-attempt to register to an S-NSSAI rejected partially in the RA until the UE moves into a TA which is not part of the list of TAs associated with the S-NSSAI.</w:t>
      </w:r>
    </w:p>
    <w:p w14:paraId="094CF5F4" w14:textId="77777777" w:rsidR="004E30C4" w:rsidRDefault="004E30C4" w:rsidP="004E30C4">
      <w:pPr>
        <w:pStyle w:val="NO"/>
      </w:pPr>
      <w:r>
        <w:t>NOTE</w:t>
      </w:r>
      <w:r>
        <w:rPr>
          <w:lang w:eastAsia="zh-CN"/>
        </w:rPr>
        <w:t> 2</w:t>
      </w:r>
      <w:r>
        <w:t>:</w:t>
      </w:r>
      <w:r>
        <w:tab/>
        <w:t>The details and more cases of S-NSSAI rejection are described in TS 24.501 [47].</w:t>
      </w:r>
    </w:p>
    <w:p w14:paraId="68844617" w14:textId="77777777" w:rsidR="004E30C4" w:rsidRDefault="004E30C4" w:rsidP="004E30C4">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3581BFE4" w14:textId="77777777" w:rsidR="004E30C4" w:rsidRDefault="004E30C4" w:rsidP="004E30C4">
      <w:r>
        <w:t>The UE stores (S-)NSSAIs as follows:</w:t>
      </w:r>
    </w:p>
    <w:p w14:paraId="4DAB5802" w14:textId="77777777" w:rsidR="004E30C4" w:rsidRDefault="004E30C4" w:rsidP="004E30C4">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15C17D3" w14:textId="77777777" w:rsidR="004E30C4" w:rsidRDefault="004E30C4" w:rsidP="004E30C4">
      <w:pPr>
        <w:pStyle w:val="B3"/>
      </w:pPr>
      <w:r>
        <w:t>-</w:t>
      </w:r>
      <w:r>
        <w:tab/>
        <w:t>replace any stored (old) Configured NSSAI for this PLMN with the new Configured NSSAI for this PLMN (if applicable); and</w:t>
      </w:r>
    </w:p>
    <w:p w14:paraId="050ABDFE" w14:textId="77777777" w:rsidR="004E30C4" w:rsidRDefault="004E30C4" w:rsidP="004E30C4">
      <w:pPr>
        <w:pStyle w:val="B3"/>
      </w:pPr>
      <w:r>
        <w:t>-</w:t>
      </w:r>
      <w:r>
        <w:tab/>
        <w:t>delete any stored associated mapping of this old Configured NSSAI for this PLMN to HPLMN S-NSSAIs and, if present and applicable, store the mapping of Configured NSSAI to HPLMN S-NSSAIs; and</w:t>
      </w:r>
    </w:p>
    <w:p w14:paraId="08275F91" w14:textId="77777777" w:rsidR="004E30C4" w:rsidRDefault="004E30C4" w:rsidP="004E30C4">
      <w:pPr>
        <w:pStyle w:val="B3"/>
      </w:pPr>
      <w:r>
        <w:t>-</w:t>
      </w:r>
      <w:r>
        <w:tab/>
        <w:t>delete any stored associated NSSRG information for each S-NSSAI of the Configured NSSAI and, if present, store the associated NSSRG information for each S-NSSAI of the Configured NSSAI; and</w:t>
      </w:r>
    </w:p>
    <w:p w14:paraId="6989EA2E" w14:textId="77777777" w:rsidR="004E30C4" w:rsidRDefault="004E30C4" w:rsidP="004E30C4">
      <w:pPr>
        <w:pStyle w:val="B3"/>
      </w:pPr>
      <w:r>
        <w:t>-</w:t>
      </w:r>
      <w:r>
        <w:tab/>
        <w:t xml:space="preserve">delete any stored rejected S-NSSAI for this </w:t>
      </w:r>
      <w:proofErr w:type="gramStart"/>
      <w:r>
        <w:t>PLMN;</w:t>
      </w:r>
      <w:proofErr w:type="gramEnd"/>
    </w:p>
    <w:p w14:paraId="6AE9E2DD" w14:textId="77777777" w:rsidR="004E30C4" w:rsidRDefault="004E30C4" w:rsidP="004E30C4">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9B137AA" w14:textId="77777777" w:rsidR="004E30C4" w:rsidRDefault="004E30C4" w:rsidP="004E30C4">
      <w:pPr>
        <w:pStyle w:val="B1"/>
      </w:pPr>
      <w:r>
        <w:t>-</w:t>
      </w:r>
      <w:r>
        <w:tab/>
        <w:t xml:space="preserve">The Allowed NSSAI received in a Registration Accept message or a UE Configuration Update Command applies to a PLMN when at least a TAI of this PLMN is included in the RA/TAI list included in this Registration </w:t>
      </w:r>
      <w:r>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EB14682" w14:textId="77777777" w:rsidR="004E30C4" w:rsidRDefault="004E30C4" w:rsidP="004E30C4">
      <w:pPr>
        <w:pStyle w:val="NO"/>
      </w:pPr>
      <w:r>
        <w:t>NOTE 3:</w:t>
      </w:r>
      <w:r>
        <w:tab/>
        <w:t>Whether the UE stores the Allowed NSSAI and any associated mapping of the Allowed NSSAI to HPLMN S-NSSAIs also when the UE is turned off is left to UE implementation.</w:t>
      </w:r>
    </w:p>
    <w:p w14:paraId="41EAA339" w14:textId="77777777" w:rsidR="004E30C4" w:rsidRDefault="004E30C4" w:rsidP="004E30C4">
      <w:pPr>
        <w:pStyle w:val="B2"/>
      </w:pPr>
      <w:r>
        <w:t>-</w:t>
      </w:r>
      <w:r>
        <w:tab/>
        <w:t>When a new Allowed NSSAI for a PLMN and any associated mapping of the Allowed NSSAI to HPLMN S-NSSAIs are received over an Access Type, the UE shall:</w:t>
      </w:r>
    </w:p>
    <w:p w14:paraId="61848BCF" w14:textId="77777777" w:rsidR="004E30C4" w:rsidRDefault="004E30C4" w:rsidP="004E30C4">
      <w:pPr>
        <w:pStyle w:val="B3"/>
      </w:pPr>
      <w:r>
        <w:t>-</w:t>
      </w:r>
      <w:r>
        <w:tab/>
        <w:t>replace any stored (old) Allowed NSSAI and any associated mapping for these PLMN and Access Type with this new Allowed NSSAI; and</w:t>
      </w:r>
    </w:p>
    <w:p w14:paraId="34F476B1" w14:textId="77777777" w:rsidR="004E30C4" w:rsidRDefault="004E30C4" w:rsidP="004E30C4">
      <w:pPr>
        <w:pStyle w:val="B3"/>
      </w:pPr>
      <w:r>
        <w:t>-</w:t>
      </w:r>
      <w:r>
        <w:tab/>
        <w:t>delete any stored associated mapping of this old Allowed NSSAI for this PLMN to HPLMN S-NSSAIs and, if present, store the associated mapping of this new Allowed NSSAI to HPLMN S-</w:t>
      </w:r>
      <w:proofErr w:type="gramStart"/>
      <w:r>
        <w:t>NSSAIs;</w:t>
      </w:r>
      <w:proofErr w:type="gramEnd"/>
    </w:p>
    <w:p w14:paraId="217A2CC2" w14:textId="77777777" w:rsidR="004E30C4" w:rsidRDefault="004E30C4" w:rsidP="004E30C4">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6713DAC0" w14:textId="77777777" w:rsidR="004E30C4" w:rsidRDefault="004E30C4" w:rsidP="004E30C4">
      <w:pPr>
        <w:pStyle w:val="B1"/>
      </w:pPr>
      <w:r>
        <w:t>-</w:t>
      </w:r>
      <w:r>
        <w:tab/>
        <w:t>If received, an S-NSSAI rejected for the entire PLMN shall be stored in the UE while RM-REGISTERED in this PLMN regardless of the Access Type or until it is deleted.</w:t>
      </w:r>
    </w:p>
    <w:p w14:paraId="7FBBF481" w14:textId="77777777" w:rsidR="004E30C4" w:rsidRDefault="004E30C4" w:rsidP="004E30C4">
      <w:pPr>
        <w:pStyle w:val="B1"/>
      </w:pPr>
      <w:r>
        <w:t>-</w:t>
      </w:r>
      <w:r>
        <w:tab/>
        <w:t>If received, an S-NSSAI rejected for the current Registration Area shall be stored in the UE while RM-REGISTERED until the UE moves out of the current Registration Area or until the S-NSSAI is deleted.</w:t>
      </w:r>
    </w:p>
    <w:p w14:paraId="689FE342" w14:textId="77777777" w:rsidR="004E30C4" w:rsidRDefault="004E30C4" w:rsidP="004E30C4">
      <w:pPr>
        <w:pStyle w:val="B1"/>
      </w:pPr>
      <w:r>
        <w:t>-</w:t>
      </w:r>
      <w:r>
        <w:tab/>
        <w:t>If received, an S-NSSAI rejected partially in the RA shall be stored in the UE while RM-REGISTERED until the UE moves out of the current Registration Area or until the S-NSSAI is deleted (see also clause 5.15.17).</w:t>
      </w:r>
    </w:p>
    <w:p w14:paraId="58DE587B" w14:textId="77777777" w:rsidR="004E30C4" w:rsidRDefault="004E30C4" w:rsidP="004E30C4">
      <w:pPr>
        <w:pStyle w:val="NO"/>
      </w:pPr>
      <w:r>
        <w:t>NOTE</w:t>
      </w:r>
      <w:r>
        <w:rPr>
          <w:lang w:eastAsia="zh-CN"/>
        </w:rPr>
        <w:t> 4</w:t>
      </w:r>
      <w:r>
        <w:t>:</w:t>
      </w:r>
      <w:r>
        <w:tab/>
        <w:t>The storage aspects of rejected S-NSSAIs are described in TS 24.501 [47].</w:t>
      </w:r>
    </w:p>
    <w:p w14:paraId="64F54A09" w14:textId="77777777" w:rsidR="004E30C4" w:rsidRDefault="004E30C4" w:rsidP="004E30C4">
      <w:pPr>
        <w:pStyle w:val="B1"/>
      </w:pPr>
      <w:r>
        <w:t>-</w:t>
      </w:r>
      <w:r>
        <w:tab/>
        <w:t>If received, the Pending NSSAI shall be stored in the UE as described in TS 24.501 [47].</w:t>
      </w:r>
    </w:p>
    <w:p w14:paraId="312635EE" w14:textId="77777777" w:rsidR="004E30C4" w:rsidRDefault="004E30C4" w:rsidP="004E30C4">
      <w:pPr>
        <w:pStyle w:val="B1"/>
      </w:pPr>
      <w:r>
        <w:t>-</w:t>
      </w:r>
      <w:r>
        <w:tab/>
        <w:t>If received, the S-NSSAI validity time information shall be stored in the UE in the UE as described in TS 24.501 [47].</w:t>
      </w:r>
    </w:p>
    <w:p w14:paraId="21EFAC33" w14:textId="77777777" w:rsidR="004E30C4" w:rsidRDefault="004E30C4" w:rsidP="004E30C4">
      <w:pPr>
        <w:pStyle w:val="B1"/>
      </w:pPr>
      <w:r>
        <w:t>-</w:t>
      </w:r>
      <w:r>
        <w:tab/>
        <w:t>If received, the S-NSSAI location availability information shall be stored in the UE as described in TS 24.501 [47].</w:t>
      </w:r>
    </w:p>
    <w:p w14:paraId="02ADF7F9" w14:textId="77777777" w:rsidR="004E30C4" w:rsidRDefault="004E30C4" w:rsidP="004E30C4">
      <w:pPr>
        <w:pStyle w:val="B1"/>
      </w:pPr>
      <w:r>
        <w:t>-</w:t>
      </w:r>
      <w:r>
        <w:tab/>
        <w:t>If received, the mapping of old S-NSSAI to the Alternative S-NSSAI and associated Access Type shall be stored in the UE as described in TS 24.501 [47].</w:t>
      </w:r>
    </w:p>
    <w:p w14:paraId="670EBDF5" w14:textId="77777777" w:rsidR="004E30C4" w:rsidRDefault="004E30C4" w:rsidP="004E30C4">
      <w:r>
        <w:t>UE configuration to guide UE selection of a N3IWF/TNGF that supports the S-NSSAIs needed by the UE is defined in clause 6.3.6 and clause 6.3.12 respectively.</w:t>
      </w:r>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1" w:name="_CR5_2_3_3_1"/>
      <w:bookmarkStart w:id="92" w:name="_CR5_15_18_3"/>
      <w:bookmarkStart w:id="93" w:name="_CR5_15_19"/>
      <w:bookmarkEnd w:id="17"/>
      <w:bookmarkEnd w:id="18"/>
      <w:bookmarkEnd w:id="19"/>
      <w:bookmarkEnd w:id="20"/>
      <w:bookmarkEnd w:id="21"/>
      <w:bookmarkEnd w:id="22"/>
      <w:bookmarkEnd w:id="23"/>
      <w:bookmarkEnd w:id="24"/>
      <w:bookmarkEnd w:id="91"/>
      <w:bookmarkEnd w:id="25"/>
      <w:bookmarkEnd w:id="1"/>
      <w:bookmarkEnd w:id="2"/>
      <w:bookmarkEnd w:id="3"/>
      <w:bookmarkEnd w:id="4"/>
      <w:bookmarkEnd w:id="5"/>
      <w:bookmarkEnd w:id="6"/>
      <w:bookmarkEnd w:id="7"/>
      <w:bookmarkEnd w:id="8"/>
      <w:bookmarkEnd w:id="9"/>
      <w:bookmarkEnd w:id="92"/>
      <w:bookmarkEnd w:id="93"/>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9D"/>
    <w:rsid w:val="000B7FED"/>
    <w:rsid w:val="000C038A"/>
    <w:rsid w:val="000C19AF"/>
    <w:rsid w:val="000C3696"/>
    <w:rsid w:val="000C4960"/>
    <w:rsid w:val="000C5CEE"/>
    <w:rsid w:val="000C6598"/>
    <w:rsid w:val="000D1E9B"/>
    <w:rsid w:val="000D2211"/>
    <w:rsid w:val="000D269B"/>
    <w:rsid w:val="000D44B3"/>
    <w:rsid w:val="000D4DC1"/>
    <w:rsid w:val="000D53E9"/>
    <w:rsid w:val="000D5D16"/>
    <w:rsid w:val="000E2A7A"/>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6F6F"/>
    <w:rsid w:val="001576F0"/>
    <w:rsid w:val="00160D54"/>
    <w:rsid w:val="00160EE3"/>
    <w:rsid w:val="00160EFB"/>
    <w:rsid w:val="0016232A"/>
    <w:rsid w:val="00166069"/>
    <w:rsid w:val="001674F9"/>
    <w:rsid w:val="00167613"/>
    <w:rsid w:val="00167D56"/>
    <w:rsid w:val="001703D6"/>
    <w:rsid w:val="001717FD"/>
    <w:rsid w:val="00180357"/>
    <w:rsid w:val="00181200"/>
    <w:rsid w:val="001849C7"/>
    <w:rsid w:val="00184A94"/>
    <w:rsid w:val="0018524C"/>
    <w:rsid w:val="00185B8F"/>
    <w:rsid w:val="0018695F"/>
    <w:rsid w:val="0018775C"/>
    <w:rsid w:val="00191992"/>
    <w:rsid w:val="00192C46"/>
    <w:rsid w:val="00194C2C"/>
    <w:rsid w:val="00195763"/>
    <w:rsid w:val="00196801"/>
    <w:rsid w:val="00197230"/>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4692"/>
    <w:rsid w:val="00240426"/>
    <w:rsid w:val="00240909"/>
    <w:rsid w:val="00241350"/>
    <w:rsid w:val="002432B9"/>
    <w:rsid w:val="00250634"/>
    <w:rsid w:val="002510DD"/>
    <w:rsid w:val="002520FC"/>
    <w:rsid w:val="00252819"/>
    <w:rsid w:val="0025439E"/>
    <w:rsid w:val="0026004D"/>
    <w:rsid w:val="00262A14"/>
    <w:rsid w:val="002638D9"/>
    <w:rsid w:val="00263DFC"/>
    <w:rsid w:val="002640DD"/>
    <w:rsid w:val="00264886"/>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38AF"/>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34D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4FAF"/>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279"/>
    <w:rsid w:val="004807F7"/>
    <w:rsid w:val="00480ACE"/>
    <w:rsid w:val="004817B5"/>
    <w:rsid w:val="00482CBB"/>
    <w:rsid w:val="00483611"/>
    <w:rsid w:val="00483AB3"/>
    <w:rsid w:val="004844E0"/>
    <w:rsid w:val="004858A9"/>
    <w:rsid w:val="00485DBC"/>
    <w:rsid w:val="004866D2"/>
    <w:rsid w:val="00486BE0"/>
    <w:rsid w:val="004870DC"/>
    <w:rsid w:val="00487902"/>
    <w:rsid w:val="004879BF"/>
    <w:rsid w:val="004900AE"/>
    <w:rsid w:val="00492AE7"/>
    <w:rsid w:val="00493181"/>
    <w:rsid w:val="0049446B"/>
    <w:rsid w:val="00495C17"/>
    <w:rsid w:val="0049610C"/>
    <w:rsid w:val="0049767D"/>
    <w:rsid w:val="004A416C"/>
    <w:rsid w:val="004A6F40"/>
    <w:rsid w:val="004A74FC"/>
    <w:rsid w:val="004B0512"/>
    <w:rsid w:val="004B06CB"/>
    <w:rsid w:val="004B247D"/>
    <w:rsid w:val="004B37D1"/>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441F"/>
    <w:rsid w:val="00526CEF"/>
    <w:rsid w:val="00527E88"/>
    <w:rsid w:val="005323CD"/>
    <w:rsid w:val="00532C2D"/>
    <w:rsid w:val="00537DD2"/>
    <w:rsid w:val="0054394B"/>
    <w:rsid w:val="00547111"/>
    <w:rsid w:val="00547BBC"/>
    <w:rsid w:val="00550F57"/>
    <w:rsid w:val="00553449"/>
    <w:rsid w:val="00555EF0"/>
    <w:rsid w:val="00560594"/>
    <w:rsid w:val="005607A7"/>
    <w:rsid w:val="0056099C"/>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757"/>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F9B"/>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59C7"/>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14"/>
    <w:rsid w:val="007D08FC"/>
    <w:rsid w:val="007D3EDD"/>
    <w:rsid w:val="007D4B53"/>
    <w:rsid w:val="007D4C98"/>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1E0F"/>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1EF"/>
    <w:rsid w:val="008516C5"/>
    <w:rsid w:val="00860210"/>
    <w:rsid w:val="008616D9"/>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2BB"/>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1E69"/>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09E"/>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5039"/>
    <w:rsid w:val="009F60D4"/>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2DA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00E"/>
    <w:rsid w:val="00A733FA"/>
    <w:rsid w:val="00A756D2"/>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E68"/>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AE9"/>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17C45"/>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58DC"/>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6AE1"/>
    <w:rsid w:val="00C0769E"/>
    <w:rsid w:val="00C144BE"/>
    <w:rsid w:val="00C14845"/>
    <w:rsid w:val="00C1764A"/>
    <w:rsid w:val="00C2308C"/>
    <w:rsid w:val="00C235FA"/>
    <w:rsid w:val="00C23713"/>
    <w:rsid w:val="00C245EA"/>
    <w:rsid w:val="00C266CB"/>
    <w:rsid w:val="00C2676B"/>
    <w:rsid w:val="00C26C22"/>
    <w:rsid w:val="00C30D71"/>
    <w:rsid w:val="00C3183E"/>
    <w:rsid w:val="00C3185B"/>
    <w:rsid w:val="00C3245E"/>
    <w:rsid w:val="00C325EE"/>
    <w:rsid w:val="00C32688"/>
    <w:rsid w:val="00C32C99"/>
    <w:rsid w:val="00C345E3"/>
    <w:rsid w:val="00C35AFE"/>
    <w:rsid w:val="00C35ECD"/>
    <w:rsid w:val="00C37368"/>
    <w:rsid w:val="00C379E5"/>
    <w:rsid w:val="00C37DFE"/>
    <w:rsid w:val="00C40DF9"/>
    <w:rsid w:val="00C41D53"/>
    <w:rsid w:val="00C41E58"/>
    <w:rsid w:val="00C423F9"/>
    <w:rsid w:val="00C43606"/>
    <w:rsid w:val="00C440A2"/>
    <w:rsid w:val="00C44150"/>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D9E"/>
    <w:rsid w:val="00C7364B"/>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61A"/>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A8D"/>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72C"/>
    <w:rsid w:val="00E02375"/>
    <w:rsid w:val="00E024A2"/>
    <w:rsid w:val="00E04928"/>
    <w:rsid w:val="00E04A30"/>
    <w:rsid w:val="00E04CE2"/>
    <w:rsid w:val="00E04DD1"/>
    <w:rsid w:val="00E0572B"/>
    <w:rsid w:val="00E06170"/>
    <w:rsid w:val="00E06489"/>
    <w:rsid w:val="00E07252"/>
    <w:rsid w:val="00E074FC"/>
    <w:rsid w:val="00E07A89"/>
    <w:rsid w:val="00E13030"/>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080D"/>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09EB"/>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4A30"/>
    <w:rsid w:val="00EB6266"/>
    <w:rsid w:val="00EB7797"/>
    <w:rsid w:val="00EC0832"/>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3C82"/>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0786"/>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5</Pages>
  <Words>2431</Words>
  <Characters>12521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14923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12</cp:revision>
  <cp:lastPrinted>1900-01-02T02:00:00Z</cp:lastPrinted>
  <dcterms:created xsi:type="dcterms:W3CDTF">2024-08-22T09:27:00Z</dcterms:created>
  <dcterms:modified xsi:type="dcterms:W3CDTF">2024-08-23T10:21:00Z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